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593A9" w14:textId="0019CA65" w:rsidR="008A1E52" w:rsidRDefault="008A1E52" w:rsidP="008A1E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SCHEVE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10</w:t>
      </w:r>
      <w:r>
        <w:rPr>
          <w:rFonts w:cs="Times New Roman"/>
          <w:szCs w:val="24"/>
        </w:rPr>
        <w:t>)</w:t>
      </w:r>
    </w:p>
    <w:p w14:paraId="6DAE88C4" w14:textId="77777777" w:rsidR="008A1E52" w:rsidRDefault="008A1E52" w:rsidP="008A1E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5BC1C741" w14:textId="77777777" w:rsidR="008A1E52" w:rsidRDefault="008A1E52" w:rsidP="008A1E52">
      <w:pPr>
        <w:pStyle w:val="NoSpacing"/>
        <w:rPr>
          <w:rFonts w:cs="Times New Roman"/>
          <w:szCs w:val="24"/>
        </w:rPr>
      </w:pPr>
    </w:p>
    <w:p w14:paraId="3405F2CA" w14:textId="77777777" w:rsidR="008A1E52" w:rsidRDefault="008A1E52" w:rsidP="008A1E52">
      <w:pPr>
        <w:pStyle w:val="NoSpacing"/>
        <w:rPr>
          <w:rFonts w:cs="Times New Roman"/>
          <w:szCs w:val="24"/>
        </w:rPr>
      </w:pPr>
    </w:p>
    <w:p w14:paraId="633FF19E" w14:textId="2767D419" w:rsidR="008A1E52" w:rsidRDefault="008A1E52" w:rsidP="008A1E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>
        <w:rPr>
          <w:rFonts w:cs="Times New Roman"/>
          <w:szCs w:val="24"/>
        </w:rPr>
        <w:t>1 Oct.1410</w:t>
      </w:r>
      <w:r>
        <w:rPr>
          <w:rFonts w:cs="Times New Roman"/>
          <w:szCs w:val="24"/>
        </w:rPr>
        <w:tab/>
        <w:t>He was ordained to his first tonsure.</w:t>
      </w:r>
    </w:p>
    <w:p w14:paraId="27252A1E" w14:textId="77777777" w:rsidR="008A1E52" w:rsidRDefault="008A1E52" w:rsidP="008A1E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426)</w:t>
      </w:r>
    </w:p>
    <w:p w14:paraId="57CD9411" w14:textId="77777777" w:rsidR="008A1E52" w:rsidRDefault="008A1E52" w:rsidP="008A1E52">
      <w:pPr>
        <w:pStyle w:val="NoSpacing"/>
        <w:rPr>
          <w:rFonts w:cs="Times New Roman"/>
          <w:szCs w:val="24"/>
        </w:rPr>
      </w:pPr>
    </w:p>
    <w:p w14:paraId="04B641D9" w14:textId="77777777" w:rsidR="008A1E52" w:rsidRDefault="008A1E52" w:rsidP="008A1E52">
      <w:pPr>
        <w:pStyle w:val="NoSpacing"/>
        <w:rPr>
          <w:rFonts w:cs="Times New Roman"/>
          <w:szCs w:val="24"/>
        </w:rPr>
      </w:pPr>
    </w:p>
    <w:p w14:paraId="5F08C3FF" w14:textId="77777777" w:rsidR="008A1E52" w:rsidRPr="004479D6" w:rsidRDefault="008A1E52" w:rsidP="008A1E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69230AA8" w14:textId="6E54073E" w:rsidR="00BA00AB" w:rsidRPr="008A1E5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A1E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AA071" w14:textId="77777777" w:rsidR="008A1E52" w:rsidRDefault="008A1E52" w:rsidP="009139A6">
      <w:r>
        <w:separator/>
      </w:r>
    </w:p>
  </w:endnote>
  <w:endnote w:type="continuationSeparator" w:id="0">
    <w:p w14:paraId="12F4A7F0" w14:textId="77777777" w:rsidR="008A1E52" w:rsidRDefault="008A1E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78F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791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6BD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CC499" w14:textId="77777777" w:rsidR="008A1E52" w:rsidRDefault="008A1E52" w:rsidP="009139A6">
      <w:r>
        <w:separator/>
      </w:r>
    </w:p>
  </w:footnote>
  <w:footnote w:type="continuationSeparator" w:id="0">
    <w:p w14:paraId="4267D283" w14:textId="77777777" w:rsidR="008A1E52" w:rsidRDefault="008A1E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F10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63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D09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E52"/>
    <w:rsid w:val="000666E0"/>
    <w:rsid w:val="002510B7"/>
    <w:rsid w:val="005C130B"/>
    <w:rsid w:val="00826F5C"/>
    <w:rsid w:val="008A1E5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EB0FF"/>
  <w15:chartTrackingRefBased/>
  <w15:docId w15:val="{17B5714D-D33B-438A-AA27-854EB4B7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2022-11-26T20:38:00Z</dcterms:created>
  <dcterms:modified xsi:type="dcterms:W3CDTF">2022-11-26T20:41:00Z</dcterms:modified>
</cp:coreProperties>
</file>